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0c6eb9" w14:textId="90c6eb9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D19A6">
        <w:t>388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927AF9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7AF9">
        <w:t>12</w:t>
      </w:r>
      <w:r w:rsidR="000E039A">
        <w:t xml:space="preserve">. </w:t>
      </w:r>
      <w:r w:rsidR="00927AF9">
        <w:t>veljače</w:t>
      </w:r>
      <w:r w:rsidR="00E84861">
        <w:t xml:space="preserve"> </w:t>
      </w:r>
      <w:r w:rsidR="00927AF9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D8351D" w:rsidR="001D19A6">
        <w:rPr>
          <w:lang w:eastAsia="en-US"/>
        </w:rPr>
        <w:t>POLJOPRIVREDA I MARIKURTURA d.o.o., Zadar, Grgura Budislavića 1/B, OIB: 16986711320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D19A6">
      <w:pPr>
        <w:jc w:val="both"/>
      </w:pPr>
      <w:r>
        <w:t>Početak u 9</w:t>
      </w:r>
      <w:r w:rsidR="00076762">
        <w:t>,</w:t>
      </w:r>
      <w:r w:rsidR="00927AF9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927AF9" w:rsidP="00927AF9" w:rsidRDefault="00927AF9">
      <w:pPr>
        <w:jc w:val="both"/>
      </w:pPr>
      <w:r w:rsidRPr="00816C78">
        <w:t>Za stečajnog dužnika:</w:t>
      </w:r>
      <w:r>
        <w:t xml:space="preserve"> zastupnik po zakonu Robert Jurjević, identitet utvrđen uvidom u osobnu iskaznicu</w:t>
      </w:r>
    </w:p>
    <w:p w:rsidRPr="00816C78" w:rsidR="00927AF9" w:rsidP="00927AF9" w:rsidRDefault="00927AF9">
      <w:pPr>
        <w:jc w:val="both"/>
      </w:pPr>
      <w:r w:rsidRPr="00816C78">
        <w:t xml:space="preserve">                                       </w:t>
      </w:r>
    </w:p>
    <w:p w:rsidR="00927AF9" w:rsidP="00927AF9" w:rsidRDefault="00927AF9">
      <w:pPr>
        <w:jc w:val="both"/>
      </w:pPr>
      <w:r w:rsidRPr="00816C78">
        <w:t>Za predlagatelja</w:t>
      </w:r>
      <w:r>
        <w:t xml:space="preserve">:  </w:t>
      </w:r>
      <w:r w:rsidR="004F6632">
        <w:t>za RH Svetlana Barešić, zamjenica u ŽDO-u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Pr="00D8351D">
        <w:rPr>
          <w:lang w:eastAsia="en-US"/>
        </w:rPr>
        <w:t>POLJOPRIVREDA I MARIKURTURA d.o.o., Zadar</w:t>
      </w:r>
    </w:p>
    <w:p w:rsidR="00927AF9" w:rsidP="00927AF9" w:rsidRDefault="00927AF9">
      <w:pPr>
        <w:jc w:val="both"/>
      </w:pPr>
    </w:p>
    <w:p w:rsidRPr="002528EB" w:rsidR="00927AF9" w:rsidP="00927AF9" w:rsidRDefault="00927AF9">
      <w:pPr>
        <w:jc w:val="both"/>
      </w:pPr>
      <w:r>
        <w:t>Sudac donosi</w:t>
      </w:r>
    </w:p>
    <w:p w:rsidRPr="002528EB" w:rsidR="00927AF9" w:rsidP="00927AF9" w:rsidRDefault="00927AF9">
      <w:pPr>
        <w:jc w:val="center"/>
      </w:pPr>
      <w:r w:rsidRPr="002528EB">
        <w:t xml:space="preserve">r j e š e nj e </w:t>
      </w:r>
    </w:p>
    <w:p w:rsidRPr="002528EB" w:rsidR="00927AF9" w:rsidP="00927AF9" w:rsidRDefault="00927AF9">
      <w:pPr>
        <w:jc w:val="center"/>
      </w:pPr>
    </w:p>
    <w:p w:rsidRPr="00816C78" w:rsidR="00927AF9" w:rsidP="00927AF9" w:rsidRDefault="00927AF9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 w:rsidRPr="002C241F">
        <w:t xml:space="preserve">Upoznaje ukratko prisutne sa sadržajem prijedloga za otvaranje stečajnog postupka.  </w:t>
      </w:r>
    </w:p>
    <w:p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4F6632">
        <w:t>KOVANICA</w:t>
      </w:r>
      <w:r>
        <w:t xml:space="preserve"> banke d.d. otvoren žiro račun.</w:t>
      </w:r>
    </w:p>
    <w:p w:rsidRPr="002C241F" w:rsidR="00927AF9" w:rsidP="00927AF9" w:rsidRDefault="00927AF9">
      <w:pPr>
        <w:ind w:firstLine="708"/>
        <w:jc w:val="both"/>
      </w:pPr>
    </w:p>
    <w:p w:rsidR="00927AF9" w:rsidP="00927AF9" w:rsidRDefault="00927AF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4F6632">
        <w:t>tiskarstvo</w:t>
      </w:r>
      <w:r>
        <w:t>.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>
        <w:t xml:space="preserve">Dužnik navodi da posluje i ima </w:t>
      </w:r>
      <w:r w:rsidR="004F6632">
        <w:t>troje</w:t>
      </w:r>
      <w:r>
        <w:t xml:space="preserve"> zaposlenika.</w:t>
      </w:r>
    </w:p>
    <w:p w:rsidRPr="002C241F" w:rsidR="00927AF9" w:rsidP="00927AF9" w:rsidRDefault="00927AF9">
      <w:pPr>
        <w:jc w:val="both"/>
      </w:pPr>
    </w:p>
    <w:p w:rsidR="00927AF9" w:rsidP="00927AF9" w:rsidRDefault="00927AF9">
      <w:pPr>
        <w:jc w:val="both"/>
      </w:pPr>
      <w:r w:rsidRPr="002C241F">
        <w:t>Što se tiče imovine</w:t>
      </w:r>
      <w:r>
        <w:t xml:space="preserve"> navodi da nema imovine, da </w:t>
      </w:r>
      <w:r w:rsidR="004F6632">
        <w:t>posluje</w:t>
      </w:r>
      <w:r>
        <w:t xml:space="preserve"> u iznajmljenom prostoru sa iznajmljenom opremom.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>
        <w:t xml:space="preserve">Zna da je žiro račun u blokadi, </w:t>
      </w:r>
      <w:r w:rsidR="004F6632">
        <w:t>za iznos od oko 30.000,00 kuna i to duga upravo prema Poreznoj upravi</w:t>
      </w:r>
      <w:r>
        <w:t xml:space="preserve">. 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>
        <w:t xml:space="preserve">Robert Jurjević navodi da je njegov broj mobitela: </w:t>
      </w:r>
      <w:r w:rsidR="004F6632">
        <w:t>091/438-6822</w:t>
      </w:r>
    </w:p>
    <w:p w:rsidRPr="002C241F" w:rsidR="00927AF9" w:rsidP="00927AF9" w:rsidRDefault="00927AF9">
      <w:pPr>
        <w:jc w:val="both"/>
      </w:pPr>
    </w:p>
    <w:p w:rsidR="00927AF9" w:rsidP="00927AF9" w:rsidRDefault="00927AF9">
      <w:pPr>
        <w:jc w:val="both"/>
      </w:pPr>
      <w:r>
        <w:t xml:space="preserve">Knjigovodstvo </w:t>
      </w:r>
      <w:r w:rsidR="004F6632">
        <w:t>se vodi</w:t>
      </w:r>
      <w:r>
        <w:t xml:space="preserve"> </w:t>
      </w:r>
      <w:r w:rsidR="004F6632">
        <w:t>u društvu i tamo se nalazi dokumentacija.</w:t>
      </w:r>
    </w:p>
    <w:p w:rsidR="004F6632" w:rsidP="00927AF9" w:rsidRDefault="004F6632">
      <w:pPr>
        <w:jc w:val="both"/>
      </w:pPr>
    </w:p>
    <w:p w:rsidR="00927AF9" w:rsidP="00927AF9" w:rsidRDefault="004F6632">
      <w:pPr>
        <w:jc w:val="both"/>
      </w:pPr>
      <w:r>
        <w:t>Posebno navodi da će dugove podmiriti kroz najviše mjesec dana u cijelosti i otkloniti stečajni razlog, pa moli odgodu odluke.</w:t>
      </w:r>
    </w:p>
    <w:p w:rsidR="00927AF9" w:rsidP="00927AF9" w:rsidRDefault="00927AF9">
      <w:pPr>
        <w:jc w:val="both"/>
      </w:pPr>
    </w:p>
    <w:p w:rsidR="00927AF9" w:rsidP="00927AF9" w:rsidRDefault="004F6632">
      <w:pPr>
        <w:jc w:val="both"/>
      </w:pPr>
      <w:r>
        <w:t>Zastupnica po zakonu RH ostaje kod prijedloga i navodi da je suglasna s odgodom odluke o otvaranju stečaja ukoliko se dugovi podmire.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  <w:r>
        <w:t xml:space="preserve">Sudac donosi </w:t>
      </w:r>
    </w:p>
    <w:p w:rsidR="00927AF9" w:rsidP="00927AF9" w:rsidRDefault="00927AF9">
      <w:pPr>
        <w:jc w:val="both"/>
      </w:pPr>
    </w:p>
    <w:p w:rsidR="00927AF9" w:rsidP="00927AF9" w:rsidRDefault="00927AF9">
      <w:pPr>
        <w:jc w:val="center"/>
      </w:pPr>
      <w:r>
        <w:t xml:space="preserve">r j e š e nj e </w:t>
      </w:r>
    </w:p>
    <w:p w:rsidRPr="000124EC" w:rsidR="00927AF9" w:rsidP="00927AF9" w:rsidRDefault="00927AF9">
      <w:pPr>
        <w:jc w:val="both"/>
        <w:rPr>
          <w:b/>
        </w:rPr>
      </w:pPr>
    </w:p>
    <w:p w:rsidRPr="007A3E16" w:rsidR="00927AF9" w:rsidP="00927AF9" w:rsidRDefault="00927AF9">
      <w:pPr>
        <w:jc w:val="both"/>
      </w:pPr>
      <w:r w:rsidRPr="007A3E16">
        <w:t>Odluka će biti donesena u zakonskom roku.</w:t>
      </w:r>
    </w:p>
    <w:p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  <w:r w:rsidRPr="002C241F">
        <w:t xml:space="preserve">Dovršeno u </w:t>
      </w:r>
      <w:r w:rsidR="004F6632">
        <w:t>9,31</w:t>
      </w:r>
      <w:r>
        <w:t xml:space="preserve"> sati</w:t>
      </w:r>
    </w:p>
    <w:p w:rsidR="00927AF9" w:rsidP="00927AF9" w:rsidRDefault="00927AF9">
      <w:pPr>
        <w:jc w:val="both"/>
      </w:pPr>
    </w:p>
    <w:p w:rsidRPr="002C241F" w:rsidR="00927AF9" w:rsidP="00927AF9" w:rsidRDefault="00927AF9">
      <w:pPr>
        <w:ind w:firstLine="708"/>
        <w:jc w:val="both"/>
      </w:pPr>
    </w:p>
    <w:p w:rsidRPr="002C241F" w:rsidR="00927AF9" w:rsidP="00927AF9" w:rsidRDefault="00927AF9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927AF9" w:rsidP="00927AF9" w:rsidRDefault="00927AF9"/>
    <w:p w:rsidRPr="002C241F" w:rsidR="00927AF9" w:rsidP="00927AF9" w:rsidRDefault="00927AF9"/>
    <w:p w:rsidRPr="002C241F" w:rsidR="00927AF9" w:rsidP="00927AF9" w:rsidRDefault="00927AF9"/>
    <w:p w:rsidRPr="002C241F" w:rsidR="00927AF9" w:rsidP="00927AF9" w:rsidRDefault="00927AF9"/>
    <w:p w:rsidRPr="002C241F" w:rsidR="00927AF9" w:rsidP="00927AF9" w:rsidRDefault="00927AF9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927AF9" w:rsidP="00927AF9" w:rsidRDefault="00927AF9"/>
    <w:p w:rsidRPr="002C241F"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</w:p>
    <w:p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</w:p>
    <w:p w:rsidRPr="002C241F" w:rsidR="00927AF9" w:rsidP="00927AF9" w:rsidRDefault="00927AF9">
      <w:pPr>
        <w:jc w:val="both"/>
      </w:pPr>
    </w:p>
    <w:p w:rsidRPr="002C241F" w:rsidR="00A25693" w:rsidP="00927AF9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19A6">
      <w:t>388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807C5B"/>
    <w:multiLevelType w:val="hybridMultilevel"/>
    <w:tmpl w:val="E5DCD47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19A6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1E9C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B78D7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92729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632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27AF9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2C7B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1D19A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27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7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7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D19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St-388/2019-11</izvorni_sadrzaj>
    <derivirana_varijabla naziv="DomainObject.Zapisnik.Oznaka_1">St-388/2019-11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St-388/2019</izvorni_sadrzaj>
    <derivirana_varijabla naziv="DomainObject.Predmet.OznakaBroj_1">St-388/2019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POLJOPRIVREDA I MARIKULTURA d.o.o. za poljoprivredu, marikulturu i trgovinu</izvorni_sadrzaj>
    <derivirana_varijabla naziv="DomainObject.Predmet.StrankaFormated_1">  POLJOPRIVREDA I MARIKULTURA d.o.o. za poljoprivredu, marikulturu i trgovinu</derivirana_varijabla>
  </DomainObject.Predmet.StrankaFormated>
  <DomainObject.Predmet.StrankaFormatedOIB>
    <izvorni_sadrzaj>  POLJOPRIVREDA I MARIKULTURA d.o.o. za poljoprivredu, marikulturu i trgovinu, OIB 16986711320</izvorni_sadrzaj>
    <derivirana_varijabla naziv="DomainObject.Predmet.StrankaFormatedOIB_1">  POLJOPRIVREDA I MARIKULTURA d.o.o. za poljoprivredu, marikulturu i trgovinu, OIB 16986711320</derivirana_varijabla>
  </DomainObject.Predmet.StrankaFormatedOIB>
  <DomainObject.Predmet.StrankaFormatedWithAdress>
    <izvorni_sadrzaj> POLJOPRIVREDA I MARIKULTURA d.o.o. za poljoprivredu, marikulturu i trgovinu, Grgura Budislavića 1/B, 23000 Zadar</izvorni_sadrzaj>
    <derivirana_varijabla naziv="DomainObject.Predmet.StrankaFormatedWithAdress_1"> POLJOPRIVREDA I MARIKULTURA d.o.o. za poljoprivredu, marikulturu i trgovinu, Grgura Budislavića 1/B, 23000 Zadar</derivirana_varijabla>
  </DomainObject.Predmet.StrankaFormatedWithAdress>
  <DomainObject.Predmet.StrankaFormatedWithAdressOIB>
    <izvorni_sadrzaj> POLJOPRIVREDA I MARIKULTURA d.o.o. za poljoprivredu, marikulturu i trgovinu, OIB 16986711320, Grgura Budislavića 1/B, 23000 Zadar</izvorni_sadrzaj>
    <derivirana_varijabla naziv="DomainObject.Predmet.StrankaFormatedWithAdressOIB_1"> POLJOPRIVREDA I MARIKULTURA d.o.o. za poljoprivredu, marikulturu i trgovinu, OIB 16986711320, Grgura Budislavića 1/B, 23000 Zadar</derivirana_varijabla>
  </DomainObject.Predmet.StrankaFormatedWithAdressOIB>
  <DomainObject.Predmet.StrankaWithAdress>
    <izvorni_sadrzaj>POLJOPRIVREDA I MARIKULTURA d.o.o. za poljoprivredu, marikulturu i trgovinu Grgura Budislavića 1/B,23000 Zadar</izvorni_sadrzaj>
    <derivirana_varijabla naziv="DomainObject.Predmet.StrankaWithAdress_1">POLJOPRIVREDA I MARIKULTURA d.o.o. za poljoprivredu, marikulturu i trgovinu Grgura Budislavića 1/B,23000 Zadar</derivirana_varijabla>
  </DomainObject.Predmet.StrankaWithAdress>
  <DomainObject.Predmet.StrankaWithAdressOIB>
    <izvorni_sadrzaj>POLJOPRIVREDA I MARIKULTURA d.o.o. za poljoprivredu, marikulturu i trgovinu, OIB 16986711320, Grgura Budislavića 1/B,23000 Zadar</izvorni_sadrzaj>
    <derivirana_varijabla naziv="DomainObject.Predmet.StrankaWithAdressOIB_1">POLJOPRIVREDA I MARIKULTURA d.o.o. za poljoprivredu, marikulturu i trgovinu, OIB 16986711320, Grgura Budislavića 1/B,23000 Zadar</derivirana_varijabla>
  </DomainObject.Predmet.StrankaWithAdressOIB>
  <DomainObject.Predmet.StrankaNazivFormated>
    <izvorni_sadrzaj>POLJOPRIVREDA I MARIKULTURA d.o.o. za poljoprivredu, marikulturu i trgovinu</izvorni_sadrzaj>
    <derivirana_varijabla naziv="DomainObject.Predmet.StrankaNazivFormated_1">POLJOPRIVREDA I MARIKULTURA d.o.o. za poljoprivredu, marikulturu i trgovinu</derivirana_varijabla>
  </DomainObject.Predmet.StrankaNazivFormated>
  <DomainObject.Predmet.StrankaNazivFormatedOIB>
    <izvorni_sadrzaj>POLJOPRIVREDA I MARIKULTURA d.o.o. za poljoprivredu, marikulturu i trgovinu, OIB 16986711320</izvorni_sadrzaj>
    <derivirana_varijabla naziv="DomainObject.Predmet.StrankaNazivFormatedOIB_1">POLJOPRIVREDA I MARIKULTURA d.o.o. za poljoprivredu, marikulturu i trgovinu, OIB 16986711320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POLJOPRIVREDA I MARIKULTURA d.o.o. za poljoprivredu, marikulturu i trgovinu</item>
    </izvorni_sadrzaj>
    <derivirana_varijabla naziv="DomainObject.Predmet.StrankaListFormated_1">
      <item>POLJOPRIVREDA I MARIKULTURA d.o.o. za poljoprivredu, marikulturu i trgovinu</item>
    </derivirana_varijabla>
  </DomainObject.Predmet.StrankaListFormated>
  <DomainObject.Predmet.StrankaListFormatedOIB>
    <izvorni_sadrzaj>
      <item>POLJOPRIVREDA I MARIKULTURA d.o.o. za poljoprivredu, marikulturu i trgovinu, OIB 16986711320</item>
    </izvorni_sadrzaj>
    <derivirana_varijabla naziv="DomainObject.Predmet.StrankaListFormatedOIB_1">
      <item>POLJOPRIVREDA I MARIKULTURA d.o.o. za poljoprivredu, marikulturu i trgovinu, OIB 16986711320</item>
    </derivirana_varijabla>
  </DomainObject.Predmet.StrankaListFormatedOIB>
  <DomainObject.Predmet.StrankaListFormatedWithAdress>
    <izvorni_sadrzaj>
      <item>POLJOPRIVREDA I MARIKULTURA d.o.o. za poljoprivredu, marikulturu i trgovinu, Grgura Budislavića 1/B, 23000 Zadar</item>
    </izvorni_sadrzaj>
    <derivirana_varijabla naziv="DomainObject.Predmet.StrankaListFormatedWithAdress_1">
      <item>POLJOPRIVREDA I MARIKULTURA d.o.o. za poljoprivredu, marikulturu i trgovinu, Grgura Budislavića 1/B, 23000 Zadar</item>
    </derivirana_varijabla>
  </DomainObject.Predmet.StrankaListFormatedWithAdress>
  <DomainObject.Predmet.StrankaListFormatedWithAdressOIB>
    <izvorni_sadrzaj>
      <item>POLJOPRIVREDA I MARIKULTURA d.o.o. za poljoprivredu, marikulturu i trgovinu, OIB 16986711320, Grgura Budislavića 1/B, 23000 Zadar</item>
    </izvorni_sadrzaj>
    <derivirana_varijabla naziv="DomainObject.Predmet.StrankaListFormatedWithAdressOIB_1">
      <item>POLJOPRIVREDA I MARIKULTURA d.o.o. za poljoprivredu, marikulturu i trgovinu, OIB 16986711320, Grgura Budislavića 1/B, 23000 Zadar</item>
    </derivirana_varijabla>
  </DomainObject.Predmet.StrankaListFormatedWithAdressOIB>
  <DomainObject.Predmet.StrankaListNazivFormated>
    <izvorni_sadrzaj>
      <item>POLJOPRIVREDA I MARIKULTURA d.o.o. za poljoprivredu, marikulturu i trgovinu</item>
    </izvorni_sadrzaj>
    <derivirana_varijabla naziv="DomainObject.Predmet.StrankaListNazivFormated_1">
      <item>POLJOPRIVREDA I MARIKULTURA d.o.o. za poljoprivredu, marikulturu i trgovinu</item>
    </derivirana_varijabla>
  </DomainObject.Predmet.StrankaListNazivFormated>
  <DomainObject.Predmet.StrankaListNazivFormatedOIB>
    <izvorni_sadrzaj>
      <item>POLJOPRIVREDA I MARIKULTURA d.o.o. za poljoprivredu, marikulturu i trgovinu, OIB 16986711320</item>
    </izvorni_sadrzaj>
    <derivirana_varijabla naziv="DomainObject.Predmet.StrankaListNazivFormatedOIB_1">
      <item>POLJOPRIVREDA I MARIKULTURA d.o.o. za poljoprivredu, marikulturu i trgovinu, OIB 16986711320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34532505953</item>
    </izvorni_sadrzaj>
    <derivirana_varijabla naziv="DomainObject.Predmet.OstaliListFormatedOIB_1">
      <item>Robert Jurjević, OIB 34532505953</item>
    </derivirana_varijabla>
  </DomainObject.Predmet.OstaliListFormatedOIB>
  <DomainObject.Predmet.OstaliListFormatedWithAdress>
    <izvorni_sadrzaj>
      <item>Robert Jurjević, Ulica Sv.marije 6 B, 23000 Zadar</item>
    </izvorni_sadrzaj>
    <derivirana_varijabla naziv="DomainObject.Predmet.OstaliListFormatedWithAdress_1">
      <item>Robert Jurjević, Ulica Sv.marije 6 B, 23000 Zadar</item>
    </derivirana_varijabla>
  </DomainObject.Predmet.OstaliListFormatedWithAdress>
  <DomainObject.Predmet.OstaliListFormatedWithAdressOIB>
    <izvorni_sadrzaj>
      <item>Robert Jurjević, OIB 34532505953, Ulica Sv.marije 6 B, 23000 Zadar</item>
    </izvorni_sadrzaj>
    <derivirana_varijabla naziv="DomainObject.Predmet.OstaliListFormatedWithAdressOIB_1">
      <item>Robert Jurjević, OIB 34532505953, Ulica Sv.marije 6 B, 23000 Zadar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St-388/2019-11</izvorni_sadrzaj>
    <derivirana_varijabla naziv="DomainObject.PoslovniBrojDokumenta_1">St-388/2019-11</derivirana_varijabla>
  </DomainObject.PoslovniBrojDokumenta>
  <DomainObject.Predmet.StrankaIDrugi>
    <izvorni_sadrzaj>POLJOPRIVREDA I MARIKULTURA d.o.o. za poljoprivredu, marikulturu i trgovinu</izvorni_sadrzaj>
    <derivirana_varijabla naziv="DomainObject.Predmet.StrankaIDrugi_1">POLJOPRIVREDA I MARIKULTURA d.o.o. za poljoprivredu,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POLJOPRIVREDA I MARIKULTURA d.o.o. za poljoprivredu, marikulturu i trgovinu, OIB 16986711320, Grgura Budislavića 1/B, 23000 Zadar</izvorni_sadrzaj>
    <derivirana_varijabla naziv="DomainObject.Predmet.StrankaIDrugiAdressOIB_1">POLJOPRIVREDA I MARIKULTURA d.o.o. za poljoprivredu, marikulturu i trgovinu, OIB 16986711320, Grgura Budislavića 1/B,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POLJOPRIVREDA I MARIKULTURA d.o.o. za poljoprivredu, marikulturu i trgovinu</item>
      <item>Robert Jurjević</item>
    </izvorni_sadrzaj>
    <derivirana_varijabla naziv="DomainObject.Predmet.SudioniciListNaziv_1">
      <item>POLJOPRIVREDA I MARIKULTURA d.o.o. za poljoprivredu, marikulturu i trgovinu</item>
      <item>Robert Jurjević</item>
    </derivirana_varijabla>
  </DomainObject.Predmet.SudioniciListNaziv>
  <DomainObject.Predmet.SudioniciListAdressOIB>
    <izvorni_sadrzaj>
      <item>POLJOPRIVREDA I MARIKULTURA d.o.o. za poljoprivredu, marikulturu i trgovinu, OIB 16986711320, Grgura Budislavića 1/B,23000 Zadar</item>
      <item>Robert Jurjević, OIB 34532505953, Ulica Sv.marije 6 B,23000 Zadar</item>
    </izvorni_sadrzaj>
    <derivirana_varijabla naziv="DomainObject.Predmet.SudioniciListAdressOIB_1">
      <item>POLJOPRIVREDA I MARIKULTURA d.o.o. za poljoprivredu, marikulturu i trgovinu, OIB 16986711320, Grgura Budislavića 1/B,23000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16986711320</item>
      <item>, OIB 34532505953</item>
    </izvorni_sadrzaj>
    <derivirana_varijabla naziv="DomainObject.Predmet.SudioniciListNazivOIB_1">
      <item>, OIB 16986711320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2019.</izvorni_sadrzaj>
    <derivirana_varijabla naziv="DomainObject.Predmet.DatumPocetkaProcesa_1">25.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1998</properties:Characters>
  <properties:Lines>86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2020-02-12T07:24:00Z</dcterms:created>
  <dc:creator>Ardena Bajlo</dc:creator>
  <cp:lastModifiedBy>Ante Rubelj</cp:lastModifiedBy>
  <cp:lastPrinted>2019-10-10T06:56:00Z</cp:lastPrinted>
  <dcterms:modified xmlns:xsi="http://www.w3.org/2001/XMLSchema-instance" xsi:type="dcterms:W3CDTF">2020-02-12T11:43:00Z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St-388/2019-11 / Zapisnik - Ročište radi izjašnjenja o prijedlogu za otvaranje steč.post (1 St-388-2019-povodom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